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DB540" w14:textId="77777777" w:rsidR="00837696" w:rsidRDefault="00837696" w:rsidP="0083769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Davy PERKYN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245F2CEC" w14:textId="77777777" w:rsidR="00837696" w:rsidRDefault="00837696" w:rsidP="0083769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724B16F3" w14:textId="77777777" w:rsidR="00837696" w:rsidRDefault="00837696" w:rsidP="0083769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5BC517A" w14:textId="77777777" w:rsidR="00837696" w:rsidRDefault="00837696" w:rsidP="0083769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48E900E" w14:textId="77777777" w:rsidR="00837696" w:rsidRDefault="00837696" w:rsidP="00837696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4C396804" w14:textId="77777777" w:rsidR="00837696" w:rsidRPr="00065994" w:rsidRDefault="00837696" w:rsidP="0083769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51582FC1" w14:textId="77777777" w:rsidR="00837696" w:rsidRPr="00065994" w:rsidRDefault="00837696" w:rsidP="0083769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F2CD1D6" w14:textId="77777777" w:rsidR="00837696" w:rsidRDefault="00837696" w:rsidP="0083769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357AC699" w14:textId="77777777" w:rsidR="00837696" w:rsidRDefault="00837696" w:rsidP="0083769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221BCD7" w14:textId="77777777" w:rsidR="00837696" w:rsidRDefault="00837696" w:rsidP="0083769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356551B" w14:textId="77777777" w:rsidR="00837696" w:rsidRDefault="00837696" w:rsidP="0083769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29 March 2023</w:t>
      </w:r>
    </w:p>
    <w:p w14:paraId="27C3997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BD83F" w14:textId="77777777" w:rsidR="00837696" w:rsidRDefault="00837696" w:rsidP="009139A6">
      <w:r>
        <w:separator/>
      </w:r>
    </w:p>
  </w:endnote>
  <w:endnote w:type="continuationSeparator" w:id="0">
    <w:p w14:paraId="1CA11BEF" w14:textId="77777777" w:rsidR="00837696" w:rsidRDefault="008376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7D7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0FA4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6EE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23355" w14:textId="77777777" w:rsidR="00837696" w:rsidRDefault="00837696" w:rsidP="009139A6">
      <w:r>
        <w:separator/>
      </w:r>
    </w:p>
  </w:footnote>
  <w:footnote w:type="continuationSeparator" w:id="0">
    <w:p w14:paraId="78C2A6FD" w14:textId="77777777" w:rsidR="00837696" w:rsidRDefault="008376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607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17C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752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696"/>
    <w:rsid w:val="000666E0"/>
    <w:rsid w:val="002510B7"/>
    <w:rsid w:val="005C130B"/>
    <w:rsid w:val="00826F5C"/>
    <w:rsid w:val="00837696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BCB2C"/>
  <w15:chartTrackingRefBased/>
  <w15:docId w15:val="{284C561B-F5A4-41D2-9319-943174B8F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2023-07-02T20:58:00Z</dcterms:created>
  <dcterms:modified xsi:type="dcterms:W3CDTF">2023-07-02T20:58:00Z</dcterms:modified>
</cp:coreProperties>
</file>